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888" w:rsidP="00892888" w:rsidRDefault="00892888" w14:paraId="24117A0E" w14:textId="2DAB04C0">
      <w:pPr>
        <w:tabs>
          <w:tab w:val="left" w:pos="993"/>
          <w:tab w:val="left" w:pos="1134"/>
        </w:tabs>
        <w:rPr>
          <w:rFonts w:cs="Arial"/>
        </w:rPr>
      </w:pPr>
      <w:r w:rsidRPr="15B23903">
        <w:rPr>
          <w:rFonts w:cs="Arial"/>
        </w:rPr>
        <w:t>Številka:</w:t>
      </w:r>
      <w:r w:rsidRPr="15B23903" w:rsidR="0DAC477F">
        <w:rPr>
          <w:rFonts w:cs="Arial"/>
        </w:rPr>
        <w:t xml:space="preserve"> 3</w:t>
      </w:r>
      <w:r w:rsidRPr="15B23903" w:rsidR="3B6A26EB">
        <w:rPr>
          <w:rFonts w:cs="Arial"/>
        </w:rPr>
        <w:t>.</w:t>
      </w:r>
      <w:r w:rsidRPr="15B23903" w:rsidR="0DAC477F">
        <w:rPr>
          <w:rFonts w:cs="Arial"/>
        </w:rPr>
        <w:t>2024</w:t>
      </w:r>
    </w:p>
    <w:p w:rsidR="00892888" w:rsidP="00892888" w:rsidRDefault="00892888" w14:paraId="62E57157" w14:textId="77777777">
      <w:pPr>
        <w:tabs>
          <w:tab w:val="left" w:pos="1026"/>
        </w:tabs>
        <w:jc w:val="both"/>
        <w:rPr>
          <w:rFonts w:cs="Arial"/>
        </w:rPr>
      </w:pPr>
    </w:p>
    <w:p w:rsidRPr="0011436A" w:rsidR="00892888" w:rsidP="00892888" w:rsidRDefault="00892888" w14:paraId="173A116A" w14:textId="77777777">
      <w:pPr>
        <w:tabs>
          <w:tab w:val="left" w:pos="1026"/>
        </w:tabs>
        <w:jc w:val="both"/>
        <w:rPr>
          <w:rFonts w:cs="Arial"/>
        </w:rPr>
      </w:pPr>
    </w:p>
    <w:p w:rsidRPr="002A186B" w:rsidR="00336FE6" w:rsidP="00336FE6" w:rsidRDefault="00336FE6" w14:paraId="0BA57768" w14:textId="77777777">
      <w:pPr>
        <w:jc w:val="center"/>
        <w:rPr>
          <w:rFonts w:cs="Arial"/>
          <w:b/>
        </w:rPr>
      </w:pPr>
      <w:r w:rsidRPr="002A186B">
        <w:rPr>
          <w:rFonts w:cs="Arial"/>
          <w:b/>
        </w:rPr>
        <w:t>IZJAVA ZA PRIDOBITEV PODATKOV O SODELUJOČEM PODJETJU</w:t>
      </w:r>
    </w:p>
    <w:p w:rsidR="00336FE6" w:rsidP="00336FE6" w:rsidRDefault="00336FE6" w14:paraId="65E29590" w14:textId="77777777">
      <w:pPr>
        <w:tabs>
          <w:tab w:val="left" w:pos="1083"/>
        </w:tabs>
        <w:rPr>
          <w:rFonts w:cs="Arial"/>
        </w:rPr>
      </w:pPr>
    </w:p>
    <w:p w:rsidR="00336FE6" w:rsidP="00336FE6" w:rsidRDefault="00336FE6" w14:paraId="4090ABC6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:rsidR="00336FE6" w:rsidP="00336FE6" w:rsidRDefault="00336FE6" w14:paraId="091AAB71" w14:textId="77777777">
      <w:pPr>
        <w:tabs>
          <w:tab w:val="left" w:pos="1083"/>
        </w:tabs>
        <w:rPr>
          <w:rFonts w:cs="Arial"/>
        </w:rPr>
      </w:pPr>
    </w:p>
    <w:p w:rsidR="00336FE6" w:rsidP="00336FE6" w:rsidRDefault="00336FE6" w14:paraId="5F2FBFBA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:rsidR="00336FE6" w:rsidP="00336FE6" w:rsidRDefault="00336FE6" w14:paraId="45DB2CD2" w14:textId="77777777">
      <w:pPr>
        <w:tabs>
          <w:tab w:val="left" w:pos="1083"/>
        </w:tabs>
        <w:rPr>
          <w:rFonts w:cs="Arial"/>
        </w:rPr>
      </w:pPr>
    </w:p>
    <w:p w:rsidR="00336FE6" w:rsidP="00336FE6" w:rsidRDefault="00336FE6" w14:paraId="04533D7F" w14:textId="77777777">
      <w:pPr>
        <w:jc w:val="both"/>
        <w:rPr>
          <w:rFonts w:cs="Arial"/>
        </w:rPr>
      </w:pPr>
    </w:p>
    <w:p w:rsidR="00336FE6" w:rsidP="00336FE6" w:rsidRDefault="00336FE6" w14:paraId="086AF660" w14:textId="77777777">
      <w:pPr>
        <w:jc w:val="both"/>
        <w:rPr>
          <w:rFonts w:cs="Arial"/>
        </w:rPr>
      </w:pPr>
    </w:p>
    <w:p w:rsidRPr="00F35A6C" w:rsidR="00336FE6" w:rsidP="00336FE6" w:rsidRDefault="00336FE6" w14:paraId="0A7A6E0F" w14:textId="5898D8C3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</w:t>
      </w:r>
      <w:r>
        <w:rPr>
          <w:rFonts w:cs="Arial"/>
        </w:rPr>
        <w:t xml:space="preserve"> </w:t>
      </w:r>
      <w:r w:rsidR="00B81FAE">
        <w:rPr>
          <w:rFonts w:cs="Arial"/>
        </w:rPr>
        <w:t>Andragoški center Republike Slovenije, Ulica Ambrožiča Novljana 5, 1000 Ljubljana</w:t>
      </w:r>
      <w:r w:rsidRPr="0067786C">
        <w:rPr>
          <w:rFonts w:cs="Arial"/>
        </w:rPr>
        <w:t>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ali podizvajalca</w:t>
      </w:r>
      <w:r w:rsidRPr="00F35A6C">
        <w:rPr>
          <w:rFonts w:cs="Arial"/>
        </w:rPr>
        <w:t>.</w:t>
      </w:r>
    </w:p>
    <w:p w:rsidR="00336FE6" w:rsidP="00336FE6" w:rsidRDefault="00336FE6" w14:paraId="15DCFD3C" w14:textId="77777777">
      <w:pPr>
        <w:jc w:val="both"/>
        <w:rPr>
          <w:rFonts w:cs="Arial"/>
        </w:rPr>
      </w:pPr>
    </w:p>
    <w:p w:rsidR="00336FE6" w:rsidP="00336FE6" w:rsidRDefault="00336FE6" w14:paraId="59EB9AB9" w14:textId="77777777">
      <w:pPr>
        <w:jc w:val="both"/>
        <w:rPr>
          <w:rFonts w:cs="Arial"/>
        </w:rPr>
      </w:pPr>
    </w:p>
    <w:p w:rsidR="00336FE6" w:rsidP="00336FE6" w:rsidRDefault="007F54EE" w14:paraId="2BC9D02F" w14:textId="7283AE45">
      <w:pPr>
        <w:jc w:val="both"/>
        <w:rPr>
          <w:rFonts w:cs="Arial"/>
        </w:rPr>
      </w:pPr>
      <w:r>
        <w:rPr>
          <w:rFonts w:cs="Arial"/>
        </w:rPr>
        <w:t>V ________, dne ________</w:t>
      </w:r>
    </w:p>
    <w:p w:rsidRPr="00F35A6C" w:rsidR="00336FE6" w:rsidP="00336FE6" w:rsidRDefault="00336FE6" w14:paraId="78447835" w14:textId="77777777">
      <w:pPr>
        <w:jc w:val="both"/>
        <w:rPr>
          <w:rFonts w:cs="Arial"/>
        </w:rPr>
      </w:pPr>
    </w:p>
    <w:p w:rsidRPr="00F35A6C" w:rsidR="00336FE6" w:rsidP="00336FE6" w:rsidRDefault="00336FE6" w14:paraId="75C480FD" w14:textId="77777777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:rsidR="00336FE6" w:rsidP="00336FE6" w:rsidRDefault="00336FE6" w14:paraId="0E954DF1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            </w:t>
      </w:r>
      <w:r>
        <w:rPr>
          <w:rFonts w:cs="Arial"/>
        </w:rPr>
        <w:tab/>
      </w:r>
      <w:r>
        <w:rPr>
          <w:rFonts w:cs="Arial"/>
        </w:rPr>
        <w:t>Podpis zakonitega zastopnika in žig</w:t>
      </w:r>
    </w:p>
    <w:p w:rsidRPr="007838D2" w:rsidR="00336FE6" w:rsidP="00336FE6" w:rsidRDefault="00336FE6" w14:paraId="10DBDCE9" w14:textId="77777777">
      <w:pPr>
        <w:rPr>
          <w:rFonts w:cs="Arial"/>
        </w:rPr>
      </w:pPr>
    </w:p>
    <w:p w:rsidR="00892888" w:rsidP="00892888" w:rsidRDefault="00892888" w14:paraId="5A360E6F" w14:textId="77777777">
      <w:pPr>
        <w:rPr>
          <w:rFonts w:cs="Arial"/>
        </w:rPr>
      </w:pPr>
    </w:p>
    <w:p w:rsidR="00892888" w:rsidP="00892888" w:rsidRDefault="00892888" w14:paraId="66D4A3B2" w14:textId="77777777">
      <w:pPr>
        <w:rPr>
          <w:rFonts w:cs="Arial"/>
          <w:i/>
        </w:rPr>
      </w:pPr>
    </w:p>
    <w:p w:rsidR="00892888" w:rsidP="00892888" w:rsidRDefault="00892888" w14:paraId="0698C8AC" w14:textId="77777777">
      <w:pPr>
        <w:rPr>
          <w:rFonts w:cs="Arial"/>
          <w:i/>
        </w:rPr>
      </w:pPr>
    </w:p>
    <w:p w:rsidR="00892888" w:rsidP="00892888" w:rsidRDefault="00892888" w14:paraId="2E571C44" w14:textId="77777777">
      <w:pPr>
        <w:rPr>
          <w:rFonts w:cs="Arial"/>
          <w:i/>
        </w:rPr>
      </w:pPr>
    </w:p>
    <w:p w:rsidR="00892888" w:rsidP="00892888" w:rsidRDefault="00892888" w14:paraId="5EE435DE" w14:textId="77777777">
      <w:pPr>
        <w:rPr>
          <w:rFonts w:cs="Arial"/>
          <w:i/>
        </w:rPr>
      </w:pPr>
    </w:p>
    <w:p w:rsidR="00892888" w:rsidP="00892888" w:rsidRDefault="00892888" w14:paraId="73F36554" w14:textId="77777777">
      <w:pPr>
        <w:rPr>
          <w:rFonts w:cs="Arial"/>
          <w:i/>
        </w:rPr>
      </w:pPr>
    </w:p>
    <w:p w:rsidR="00892888" w:rsidP="00892888" w:rsidRDefault="00892888" w14:paraId="5B8345FE" w14:textId="77777777">
      <w:pPr>
        <w:rPr>
          <w:rFonts w:cs="Arial"/>
          <w:i/>
        </w:rPr>
      </w:pPr>
    </w:p>
    <w:p w:rsidR="00892888" w:rsidP="00892888" w:rsidRDefault="00892888" w14:paraId="5621127D" w14:textId="77777777">
      <w:pPr>
        <w:rPr>
          <w:rFonts w:cs="Arial"/>
          <w:i/>
        </w:rPr>
      </w:pPr>
    </w:p>
    <w:p w:rsidR="00892888" w:rsidP="00892888" w:rsidRDefault="00892888" w14:paraId="4DCF30DB" w14:textId="77777777">
      <w:pPr>
        <w:rPr>
          <w:rFonts w:cs="Arial"/>
          <w:i/>
        </w:rPr>
      </w:pPr>
    </w:p>
    <w:p w:rsidR="00892888" w:rsidP="00892888" w:rsidRDefault="00892888" w14:paraId="20922D88" w14:textId="77777777">
      <w:pPr>
        <w:rPr>
          <w:rFonts w:cs="Arial"/>
          <w:i/>
        </w:rPr>
      </w:pPr>
    </w:p>
    <w:p w:rsidR="00892888" w:rsidP="00892888" w:rsidRDefault="00892888" w14:paraId="22E98A6F" w14:textId="77777777">
      <w:pPr>
        <w:rPr>
          <w:rFonts w:cs="Arial"/>
          <w:i/>
        </w:rPr>
      </w:pPr>
    </w:p>
    <w:p w:rsidR="00892888" w:rsidP="00892888" w:rsidRDefault="00892888" w14:paraId="7470777F" w14:textId="77777777">
      <w:pPr>
        <w:rPr>
          <w:rFonts w:cs="Arial"/>
          <w:i/>
        </w:rPr>
      </w:pPr>
    </w:p>
    <w:p w:rsidR="00892888" w:rsidP="00892888" w:rsidRDefault="00892888" w14:paraId="19A545AA" w14:textId="77777777">
      <w:pPr>
        <w:rPr>
          <w:rFonts w:cs="Arial"/>
          <w:i/>
        </w:rPr>
      </w:pPr>
    </w:p>
    <w:p w:rsidR="00892888" w:rsidP="00892888" w:rsidRDefault="00892888" w14:paraId="746E4E6A" w14:textId="77777777">
      <w:pPr>
        <w:rPr>
          <w:rFonts w:cs="Arial"/>
          <w:i/>
        </w:rPr>
      </w:pPr>
    </w:p>
    <w:p w:rsidR="00892888" w:rsidP="00892888" w:rsidRDefault="00892888" w14:paraId="4A830E84" w14:textId="77777777">
      <w:pPr>
        <w:rPr>
          <w:rFonts w:cs="Arial"/>
          <w:i/>
        </w:rPr>
      </w:pPr>
    </w:p>
    <w:p w:rsidR="00892888" w:rsidP="00892888" w:rsidRDefault="00892888" w14:paraId="20D0BE50" w14:textId="77777777">
      <w:pPr>
        <w:jc w:val="both"/>
        <w:rPr>
          <w:rFonts w:cs="Arial"/>
          <w:i/>
        </w:rPr>
      </w:pPr>
    </w:p>
    <w:p w:rsidR="00892888" w:rsidP="00892888" w:rsidRDefault="00892888" w14:paraId="0321CD2C" w14:textId="77777777">
      <w:pPr>
        <w:jc w:val="both"/>
        <w:rPr>
          <w:rFonts w:cs="Arial"/>
          <w:i/>
        </w:rPr>
      </w:pPr>
    </w:p>
    <w:p w:rsidR="00892888" w:rsidP="00892888" w:rsidRDefault="00892888" w14:paraId="42C8B6C0" w14:textId="77777777">
      <w:pPr>
        <w:jc w:val="both"/>
        <w:rPr>
          <w:rFonts w:cs="Arial"/>
          <w:i/>
        </w:rPr>
      </w:pPr>
    </w:p>
    <w:p w:rsidR="007F54EE" w:rsidP="00A42C35" w:rsidRDefault="007F54EE" w14:paraId="7D7391BE" w14:textId="77777777">
      <w:pPr>
        <w:jc w:val="both"/>
        <w:rPr>
          <w:rFonts w:cs="Arial"/>
          <w:i/>
        </w:rPr>
      </w:pPr>
    </w:p>
    <w:p w:rsidR="007F54EE" w:rsidP="00A42C35" w:rsidRDefault="007F54EE" w14:paraId="1FF67ED1" w14:textId="77777777">
      <w:pPr>
        <w:jc w:val="both"/>
        <w:rPr>
          <w:rFonts w:cs="Arial"/>
          <w:i/>
        </w:rPr>
      </w:pPr>
    </w:p>
    <w:p w:rsidRPr="00892888" w:rsidR="00D47195" w:rsidP="40572CF0" w:rsidRDefault="00D47195" w14:paraId="18BF8984" w14:textId="1043523B">
      <w:pPr>
        <w:jc w:val="both"/>
        <w:rPr>
          <w:rFonts w:cs="Arial"/>
          <w:i w:val="1"/>
          <w:iCs w:val="1"/>
        </w:rPr>
      </w:pPr>
      <w:bookmarkStart w:name="_GoBack" w:id="0"/>
      <w:bookmarkEnd w:id="0"/>
      <w:r w:rsidRPr="40572CF0" w:rsidR="00A42C35">
        <w:rPr>
          <w:rFonts w:cs="Arial"/>
          <w:i w:val="1"/>
          <w:iCs w:val="1"/>
        </w:rPr>
        <w:t>V primeru poziva naročnika, obrazec izpolnijo in predložijo vsa sodelujoča podjetja, zato se ga razmnoži.</w:t>
      </w:r>
      <w:r w:rsidRPr="40572CF0" w:rsidR="00A42C35">
        <w:rPr>
          <w:rFonts w:cs="Arial"/>
          <w:i w:val="1"/>
          <w:iCs w:val="1"/>
        </w:rPr>
        <w:t xml:space="preserve"> </w:t>
      </w:r>
    </w:p>
    <w:sectPr w:rsidRPr="00892888" w:rsidR="00D47195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E7D" w:rsidRDefault="00886E7D" w14:paraId="4D058FDF" w14:textId="77777777">
      <w:r>
        <w:separator/>
      </w:r>
    </w:p>
  </w:endnote>
  <w:endnote w:type="continuationSeparator" w:id="0">
    <w:p w:rsidR="00886E7D" w:rsidRDefault="00886E7D" w14:paraId="1C4F8B8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001218" w:rsidR="00370866" w:rsidP="00001218" w:rsidRDefault="00370866" w14:paraId="24BD5FBD" w14:textId="32A3313A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32" w:type="dxa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6525"/>
      <w:gridCol w:w="2507"/>
    </w:tblGrid>
    <w:tr w:rsidRPr="00A1445A" w:rsidR="00370866" w:rsidTr="40572CF0" w14:paraId="5F8449D8" w14:textId="77777777">
      <w:tc>
        <w:tcPr>
          <w:tcW w:w="6525" w:type="dxa"/>
          <w:shd w:val="clear" w:color="auto" w:fill="auto"/>
          <w:tcMar/>
        </w:tcPr>
        <w:p w:rsidRPr="005A785E" w:rsidR="005A785E" w:rsidP="40572CF0" w:rsidRDefault="005A785E" w14:paraId="2F10F644" w14:textId="56B377EA">
          <w:pPr>
            <w:pStyle w:val="Navaden"/>
          </w:pPr>
          <w:r w:rsidRPr="40572CF0" w:rsidR="40572CF0">
            <w:rPr>
              <w:rFonts w:ascii="Segoe UI" w:hAnsi="Segoe UI" w:eastAsia="Segoe UI" w:cs="Segoe UI"/>
              <w:noProof/>
              <w:color w:val="333333"/>
              <w:sz w:val="18"/>
              <w:szCs w:val="18"/>
              <w:lang w:val="sl-SI"/>
            </w:rPr>
            <w:t>Projekt sofinancirata Republika Slovenija, MVI in Evropska unija iz sredstev ESS+.</w:t>
          </w:r>
        </w:p>
      </w:tc>
      <w:tc>
        <w:tcPr>
          <w:tcW w:w="2507" w:type="dxa"/>
          <w:shd w:val="clear" w:color="auto" w:fill="auto"/>
          <w:tcMar/>
        </w:tcPr>
        <w:p w:rsidRPr="00A1445A" w:rsidR="00370866" w:rsidP="00A1445A" w:rsidRDefault="00370866" w14:paraId="38C45882" w14:textId="5A61A1D0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F54E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F54E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7111BC68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E7D" w:rsidRDefault="00886E7D" w14:paraId="0FA11C28" w14:textId="77777777">
      <w:r>
        <w:separator/>
      </w:r>
    </w:p>
  </w:footnote>
  <w:footnote w:type="continuationSeparator" w:id="0">
    <w:p w:rsidR="00886E7D" w:rsidRDefault="00886E7D" w14:paraId="54FE26E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5071503" w:rsidTr="55071503" w14:paraId="7603C50A" w14:textId="77777777">
      <w:trPr>
        <w:trHeight w:val="300"/>
      </w:trPr>
      <w:tc>
        <w:tcPr>
          <w:tcW w:w="3020" w:type="dxa"/>
        </w:tcPr>
        <w:p w:rsidR="55071503" w:rsidP="55071503" w:rsidRDefault="55071503" w14:paraId="2FE1C6E7" w14:textId="3606BCAC">
          <w:pPr>
            <w:pStyle w:val="Glava"/>
            <w:ind w:left="-115"/>
          </w:pPr>
        </w:p>
      </w:tc>
      <w:tc>
        <w:tcPr>
          <w:tcW w:w="3020" w:type="dxa"/>
        </w:tcPr>
        <w:p w:rsidR="55071503" w:rsidP="55071503" w:rsidRDefault="55071503" w14:paraId="3BEA695D" w14:textId="67B55E64">
          <w:pPr>
            <w:pStyle w:val="Glava"/>
            <w:jc w:val="center"/>
          </w:pPr>
        </w:p>
      </w:tc>
      <w:tc>
        <w:tcPr>
          <w:tcW w:w="3020" w:type="dxa"/>
        </w:tcPr>
        <w:p w:rsidR="55071503" w:rsidP="55071503" w:rsidRDefault="55071503" w14:paraId="48671AD7" w14:textId="359DC2E0">
          <w:pPr>
            <w:pStyle w:val="Glava"/>
            <w:ind w:right="-115"/>
            <w:jc w:val="right"/>
          </w:pPr>
        </w:p>
      </w:tc>
    </w:tr>
  </w:tbl>
  <w:p w:rsidR="55071503" w:rsidP="55071503" w:rsidRDefault="55071503" w14:paraId="551652DE" w14:textId="4E7E05E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Pr="003A01F1" w:rsidR="003A01F1" w:rsidP="003A01F1" w:rsidRDefault="003A01F1" w14:paraId="301D1DAA" w14:textId="77777777"/>
  <w:p w:rsidRPr="003A01F1" w:rsidR="003A01F1" w:rsidP="003A01F1" w:rsidRDefault="003A01F1" w14:paraId="6807CBA9" w14:textId="77777777"/>
  <w:p w:rsidRPr="003A01F1" w:rsidR="003A01F1" w:rsidP="2E0C0043" w:rsidRDefault="68B87E8A" w14:paraId="0E1D087C" w14:textId="11C7BD55">
    <w:pPr>
      <w:pStyle w:val="Navaden"/>
      <w:jc w:val="center"/>
    </w:pPr>
    <w:r w:rsidR="2E0C0043">
      <w:drawing>
        <wp:inline wp14:editId="5BF952FB" wp14:anchorId="1F02AC6C">
          <wp:extent cx="4572000" cy="514350"/>
          <wp:effectExtent l="0" t="0" r="0" b="0"/>
          <wp:docPr id="1494497437" name="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a59497d6adf94d43">
                    <a:extLst>
                      <a:ext xmlns:a="http://schemas.openxmlformats.org/drawingml/2006/main"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3A01F1" w:rsidR="003A01F1" w:rsidTr="00CC244B" w14:paraId="515A79CB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3A01F1" w:rsidR="003A01F1" w:rsidP="003A01F1" w:rsidRDefault="003A01F1" w14:paraId="0ADB3AB7" w14:textId="77777777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3A01F1" w:rsidR="003A01F1" w:rsidP="003A01F1" w:rsidRDefault="003A01F1" w14:paraId="176844C4" w14:textId="77777777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3A01F1" w:rsidR="003A01F1" w:rsidP="003A01F1" w:rsidRDefault="003A01F1" w14:paraId="1622D538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3A01F1" w:rsidR="003A01F1" w:rsidTr="00CC244B" w14:paraId="7B385FF0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3A01F1" w:rsidR="003A01F1" w:rsidP="003A01F1" w:rsidRDefault="003A01F1" w14:paraId="16FF4048" w14:textId="7777777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A01F1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3A01F1" w:rsidR="003A01F1" w:rsidP="003A01F1" w:rsidRDefault="003A01F1" w14:paraId="5951D456" w14:textId="77777777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3A01F1" w:rsidR="003A01F1" w:rsidP="003A01F1" w:rsidRDefault="003A01F1" w14:paraId="334BBA57" w14:textId="2877396A">
          <w:pPr>
            <w:jc w:val="right"/>
            <w:rPr>
              <w:rFonts w:cs="Arial"/>
              <w:sz w:val="16"/>
              <w:szCs w:val="16"/>
            </w:rPr>
          </w:pPr>
          <w:r w:rsidRPr="003A01F1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7</w:t>
          </w:r>
        </w:p>
      </w:tc>
    </w:tr>
  </w:tbl>
  <w:p w:rsidR="00336FE6" w:rsidRDefault="00336FE6" w14:paraId="5DEAD4FD" w14:textId="3E6DB5CE"/>
  <w:p w:rsidRPr="00FC6CF0" w:rsidR="00370866" w:rsidP="00001218" w:rsidRDefault="00370866" w14:paraId="25EF9CCB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745EE79E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A4E45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6FE6"/>
    <w:rsid w:val="0035043A"/>
    <w:rsid w:val="003604BB"/>
    <w:rsid w:val="00367250"/>
    <w:rsid w:val="00370866"/>
    <w:rsid w:val="0037231D"/>
    <w:rsid w:val="00381651"/>
    <w:rsid w:val="003A01F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00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02EE"/>
    <w:rsid w:val="007F3757"/>
    <w:rsid w:val="007F4AC2"/>
    <w:rsid w:val="007F54EE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86E7D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1FAE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07F33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D4F0B17"/>
    <w:rsid w:val="0DAC477F"/>
    <w:rsid w:val="15B23903"/>
    <w:rsid w:val="2E0C0043"/>
    <w:rsid w:val="3B6A26EB"/>
    <w:rsid w:val="40572CF0"/>
    <w:rsid w:val="4DDA2D79"/>
    <w:rsid w:val="55071503"/>
    <w:rsid w:val="68B8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Naslov2Znak" w:customStyle="1">
    <w:name w:val="Naslov 2 Znak"/>
    <w:basedOn w:val="Privzetapisavaodstavka"/>
    <w:link w:val="Naslov2"/>
    <w:rsid w:val="00F35A6C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a59497d6adf94d43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98E712-3B3D-4096-8D23-34F0E0FD2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1C6A111C-E8BD-4CB9-AD61-0B14A06C508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Anja Trilar</lastModifiedBy>
  <revision>34</revision>
  <lastPrinted>2016-06-20T06:30:00.0000000Z</lastPrinted>
  <dcterms:created xsi:type="dcterms:W3CDTF">2018-07-24T11:47:00.0000000Z</dcterms:created>
  <dcterms:modified xsi:type="dcterms:W3CDTF">2024-01-12T10:53:27.7355991Z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